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7B60A59A" w:rsidR="003C71AB" w:rsidRDefault="00880A2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B02E17">
        <w:rPr>
          <w:rFonts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A521C">
        <w:rPr>
          <w:rFonts w:ascii="Arial" w:hAnsi="Arial" w:cs="Arial"/>
          <w:b/>
          <w:sz w:val="22"/>
          <w:szCs w:val="22"/>
        </w:rPr>
        <w:t>4133</w:t>
      </w:r>
    </w:p>
    <w:p w14:paraId="66A2282F" w14:textId="3534B6A5" w:rsidR="003C71AB" w:rsidRDefault="00B02E17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Dallas Texas</w:t>
      </w:r>
      <w:r w:rsidR="00880A26">
        <w:rPr>
          <w:rFonts w:cs="Arial" w:hint="eastAsia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880A26">
        <w:rPr>
          <w:rFonts w:cs="Arial" w:hint="eastAsia"/>
          <w:b/>
          <w:bCs/>
          <w:sz w:val="22"/>
          <w:szCs w:val="22"/>
        </w:rPr>
        <w:t>-</w:t>
      </w:r>
      <w:r>
        <w:rPr>
          <w:rFonts w:cs="Arial"/>
          <w:b/>
          <w:bCs/>
          <w:sz w:val="22"/>
          <w:szCs w:val="22"/>
        </w:rPr>
        <w:t>21</w:t>
      </w:r>
      <w:r w:rsidR="00880A26">
        <w:rPr>
          <w:rFonts w:cs="Arial" w:hint="eastAsia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880A26">
        <w:rPr>
          <w:rFonts w:cs="Arial" w:hint="eastAsia"/>
          <w:b/>
          <w:bCs/>
          <w:sz w:val="22"/>
          <w:szCs w:val="22"/>
        </w:rPr>
        <w:t xml:space="preserve">ber </w:t>
      </w:r>
      <w:r w:rsidR="00880A26">
        <w:rPr>
          <w:rFonts w:cs="Arial"/>
          <w:b/>
          <w:bCs/>
          <w:sz w:val="22"/>
          <w:szCs w:val="22"/>
        </w:rPr>
        <w:t>2025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2BDF6FB6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02634">
        <w:rPr>
          <w:rFonts w:ascii="Arial" w:hAnsi="Arial" w:cs="Arial"/>
          <w:b/>
          <w:bCs/>
          <w:lang w:val="en-US"/>
        </w:rPr>
        <w:t>pCR</w:t>
      </w:r>
      <w:proofErr w:type="spellEnd"/>
      <w:r w:rsidR="00F02634">
        <w:rPr>
          <w:rFonts w:ascii="Arial" w:hAnsi="Arial" w:cs="Arial"/>
          <w:b/>
          <w:bCs/>
          <w:lang w:val="en-US"/>
        </w:rPr>
        <w:t xml:space="preserve"> on </w:t>
      </w:r>
      <w:r w:rsidR="00F02634">
        <w:rPr>
          <w:rFonts w:ascii="Arial" w:hAnsi="Arial" w:cs="Arial"/>
          <w:b/>
          <w:bCs/>
          <w:lang w:val="en-US" w:eastAsia="zh-CN"/>
        </w:rPr>
        <w:t>unexpected number of incoming messages</w:t>
      </w:r>
    </w:p>
    <w:p w14:paraId="70B3091C" w14:textId="77777777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1419E60A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02634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F02634">
        <w:rPr>
          <w:rFonts w:ascii="Arial" w:hAnsi="Arial" w:cs="Arial"/>
          <w:b/>
          <w:bCs/>
          <w:lang w:val="en-US" w:eastAsia="zh-CN"/>
        </w:rPr>
        <w:t>1</w:t>
      </w:r>
    </w:p>
    <w:p w14:paraId="5A62E4A5" w14:textId="0085647B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TS 33.</w:t>
      </w:r>
      <w:r w:rsidR="00F02634">
        <w:rPr>
          <w:rFonts w:ascii="Arial" w:hAnsi="Arial" w:cs="Arial"/>
          <w:b/>
          <w:bCs/>
          <w:lang w:val="en-US" w:eastAsia="zh-CN"/>
        </w:rPr>
        <w:t>502</w:t>
      </w:r>
    </w:p>
    <w:p w14:paraId="1EEA6FF3" w14:textId="126B66AD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F02634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32CB6E2A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2634">
        <w:rPr>
          <w:rFonts w:ascii="Arial" w:hAnsi="Arial" w:cs="Arial"/>
          <w:b/>
          <w:bCs/>
          <w:lang w:val="en-US"/>
        </w:rPr>
        <w:t>SECHAND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880A2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53867933" w:rsidR="003C71AB" w:rsidRDefault="00880A26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687787">
        <w:rPr>
          <w:lang w:val="en-US"/>
        </w:rPr>
        <w:t xml:space="preserve">to </w:t>
      </w:r>
      <w:r w:rsidR="00F02634">
        <w:rPr>
          <w:lang w:val="en-US"/>
        </w:rPr>
        <w:t>add a</w:t>
      </w:r>
      <w:r w:rsidR="001615AE">
        <w:rPr>
          <w:lang w:val="en-US"/>
        </w:rPr>
        <w:t xml:space="preserve"> set of specific information elements for a </w:t>
      </w:r>
      <w:r w:rsidR="00F02634">
        <w:rPr>
          <w:lang w:val="en-US"/>
        </w:rPr>
        <w:t xml:space="preserve">security related event </w:t>
      </w:r>
      <w:r w:rsidR="001615AE">
        <w:rPr>
          <w:lang w:val="en-US"/>
        </w:rPr>
        <w:t>associated with</w:t>
      </w:r>
      <w:r w:rsidR="00F02634">
        <w:rPr>
          <w:lang w:val="en-US"/>
        </w:rPr>
        <w:t xml:space="preserve"> unexpected number of incoming messages such as when there is</w:t>
      </w:r>
      <w:r w:rsidR="00E44696">
        <w:rPr>
          <w:lang w:val="en-US"/>
        </w:rPr>
        <w:t xml:space="preserve"> a misconfiguration or</w:t>
      </w:r>
      <w:r w:rsidR="00F02634">
        <w:rPr>
          <w:lang w:val="en-US"/>
        </w:rPr>
        <w:t xml:space="preserve"> a </w:t>
      </w:r>
      <w:r w:rsidR="00E44696">
        <w:rPr>
          <w:lang w:val="en-US"/>
        </w:rPr>
        <w:t>Denial of Service (DoS) attack</w:t>
      </w:r>
      <w:r w:rsidR="00E94502">
        <w:rPr>
          <w:lang w:val="en-US"/>
        </w:rPr>
        <w:t xml:space="preserve"> which</w:t>
      </w:r>
      <w:r w:rsidR="00E44696">
        <w:rPr>
          <w:lang w:val="en-US"/>
        </w:rPr>
        <w:t xml:space="preserve"> could</w:t>
      </w:r>
      <w:r w:rsidR="00E94502">
        <w:rPr>
          <w:lang w:val="en-US"/>
        </w:rPr>
        <w:t xml:space="preserve"> result in</w:t>
      </w:r>
      <w:r w:rsidR="00F02634">
        <w:rPr>
          <w:lang w:val="en-US"/>
        </w:rPr>
        <w:t xml:space="preserve"> degrad</w:t>
      </w:r>
      <w:r w:rsidR="00E44696">
        <w:rPr>
          <w:lang w:val="en-US"/>
        </w:rPr>
        <w:t>ed</w:t>
      </w:r>
      <w:r w:rsidR="00F02634">
        <w:rPr>
          <w:lang w:val="en-US"/>
        </w:rPr>
        <w:t xml:space="preserve"> service, interruptions and/or other impacts.</w:t>
      </w:r>
      <w:r w:rsidR="00E44696">
        <w:rPr>
          <w:lang w:val="en-US"/>
        </w:rPr>
        <w:t xml:space="preserve"> </w:t>
      </w:r>
      <w:r w:rsidR="00426DAB">
        <w:rPr>
          <w:lang w:val="en-US"/>
        </w:rPr>
        <w:t>If incoming messages are originating from multiple NFs, that information should be collected.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880A26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 w14:textId="4E70EBC7" w:rsidR="003C71AB" w:rsidRDefault="00880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B3643">
        <w:rPr>
          <w:rFonts w:ascii="Arial" w:hAnsi="Arial" w:cs="Arial"/>
          <w:color w:val="0000FF"/>
          <w:sz w:val="28"/>
          <w:szCs w:val="28"/>
          <w:lang w:val="en-US"/>
        </w:rPr>
        <w:t xml:space="preserve"> – All New Text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2F7047" w14:textId="77F31673" w:rsidR="00DA5245" w:rsidRDefault="00F02634">
      <w:pPr>
        <w:pStyle w:val="Heading1"/>
      </w:pPr>
      <w:bookmarkStart w:id="0" w:name="_Toc12948"/>
      <w:bookmarkStart w:id="1" w:name="_Toc31308"/>
      <w:bookmarkStart w:id="2" w:name="_Toc159226033"/>
      <w:r>
        <w:rPr>
          <w:lang w:val="en-US" w:eastAsia="zh-CN"/>
        </w:rPr>
        <w:t>6.x</w:t>
      </w:r>
      <w:r w:rsidR="00DA5245">
        <w:tab/>
      </w:r>
      <w:bookmarkEnd w:id="0"/>
      <w:bookmarkEnd w:id="1"/>
      <w:bookmarkEnd w:id="2"/>
      <w:r>
        <w:t>Security events related to unexpected number of incoming messages</w:t>
      </w:r>
    </w:p>
    <w:p w14:paraId="32D28135" w14:textId="223E4B63" w:rsidR="00DA5245" w:rsidRDefault="001615AE">
      <w:pPr>
        <w:rPr>
          <w:lang w:val="en-US"/>
        </w:rPr>
      </w:pPr>
      <w:bookmarkStart w:id="3" w:name="_Toc56501565"/>
      <w:bookmarkStart w:id="4" w:name="_Toc14002"/>
      <w:bookmarkStart w:id="5" w:name="_Toc513475447"/>
      <w:bookmarkStart w:id="6" w:name="_Toc48930863"/>
      <w:bookmarkStart w:id="7" w:name="_Toc49376112"/>
      <w:bookmarkStart w:id="8" w:name="_Toc159226034"/>
      <w:bookmarkStart w:id="9" w:name="_Toc95076612"/>
      <w:bookmarkStart w:id="10" w:name="_Toc106618431"/>
      <w:r>
        <w:rPr>
          <w:rFonts w:cs="Arial"/>
          <w:lang w:val="en-US" w:eastAsia="zh-CN"/>
        </w:rPr>
        <w:t xml:space="preserve">The NF collects information on the SBA layer associated with </w:t>
      </w:r>
      <w:r>
        <w:rPr>
          <w:lang w:val="en-US"/>
        </w:rPr>
        <w:t xml:space="preserve">unexpected number of messages </w:t>
      </w:r>
      <w:r w:rsidR="00E94502">
        <w:rPr>
          <w:lang w:val="en-US"/>
        </w:rPr>
        <w:t>it</w:t>
      </w:r>
      <w:r>
        <w:rPr>
          <w:lang w:val="en-US"/>
        </w:rPr>
        <w:t xml:space="preserve"> receives</w:t>
      </w:r>
      <w:r w:rsidR="00E94502">
        <w:rPr>
          <w:lang w:val="en-US"/>
        </w:rPr>
        <w:t xml:space="preserve"> </w:t>
      </w:r>
      <w:r w:rsidR="00315CD1">
        <w:rPr>
          <w:lang w:val="en-US"/>
        </w:rPr>
        <w:t>that deviate</w:t>
      </w:r>
      <w:r>
        <w:rPr>
          <w:lang w:val="en-US"/>
        </w:rPr>
        <w:t xml:space="preserve"> from</w:t>
      </w:r>
      <w:r w:rsidR="00E44696">
        <w:rPr>
          <w:lang w:val="en-US"/>
        </w:rPr>
        <w:t xml:space="preserve"> expected ranges</w:t>
      </w:r>
      <w:r w:rsidR="00426DAB">
        <w:rPr>
          <w:lang w:val="en-US"/>
        </w:rPr>
        <w:t xml:space="preserve"> based on operator implementation</w:t>
      </w:r>
      <w:r>
        <w:rPr>
          <w:lang w:val="en-US"/>
        </w:rPr>
        <w:t>.</w:t>
      </w:r>
    </w:p>
    <w:p w14:paraId="05D3B6F8" w14:textId="5337465E" w:rsidR="001615AE" w:rsidRDefault="001615AE">
      <w:pPr>
        <w:rPr>
          <w:lang w:val="en-US"/>
        </w:rPr>
      </w:pPr>
      <w:r>
        <w:rPr>
          <w:lang w:val="en-US"/>
        </w:rPr>
        <w:t>In addition to the</w:t>
      </w:r>
      <w:r w:rsidR="00E94502">
        <w:rPr>
          <w:lang w:val="en-US"/>
        </w:rPr>
        <w:t xml:space="preserve"> common</w:t>
      </w:r>
      <w:r>
        <w:rPr>
          <w:lang w:val="en-US"/>
        </w:rPr>
        <w:t xml:space="preserve"> information elements of clause 6.2, this type of event</w:t>
      </w:r>
      <w:r w:rsidR="00D941C7">
        <w:rPr>
          <w:lang w:val="en-US"/>
        </w:rPr>
        <w:t>s</w:t>
      </w:r>
      <w:r>
        <w:rPr>
          <w:lang w:val="en-US"/>
        </w:rPr>
        <w:t xml:space="preserve"> shall include the following:</w:t>
      </w:r>
    </w:p>
    <w:p w14:paraId="1B9F5267" w14:textId="5B70E6A6" w:rsidR="00315CD1" w:rsidRPr="001615AE" w:rsidRDefault="00315CD1" w:rsidP="00315CD1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Message frequency: The rate of at which messages being received.</w:t>
      </w:r>
    </w:p>
    <w:p w14:paraId="31001050" w14:textId="16775733" w:rsidR="001615AE" w:rsidRDefault="001615AE" w:rsidP="001615AE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Message type</w:t>
      </w:r>
      <w:r w:rsidR="00315CD1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 xml:space="preserve">: </w:t>
      </w:r>
      <w:r w:rsidR="00315CD1">
        <w:rPr>
          <w:rFonts w:cs="Arial"/>
          <w:lang w:val="en-US" w:eastAsia="zh-CN"/>
        </w:rPr>
        <w:t>List of</w:t>
      </w:r>
      <w:r>
        <w:rPr>
          <w:rFonts w:cs="Arial"/>
          <w:lang w:val="en-US" w:eastAsia="zh-CN"/>
        </w:rPr>
        <w:t xml:space="preserve"> </w:t>
      </w:r>
      <w:r w:rsidR="00315CD1">
        <w:rPr>
          <w:rFonts w:cs="Arial"/>
          <w:lang w:val="en-US" w:eastAsia="zh-CN"/>
        </w:rPr>
        <w:t xml:space="preserve">message </w:t>
      </w:r>
      <w:r>
        <w:rPr>
          <w:rFonts w:cs="Arial"/>
          <w:lang w:val="en-US" w:eastAsia="zh-CN"/>
        </w:rPr>
        <w:t>type</w:t>
      </w:r>
      <w:r w:rsidR="00315CD1">
        <w:rPr>
          <w:rFonts w:cs="Arial"/>
          <w:lang w:val="en-US" w:eastAsia="zh-CN"/>
        </w:rPr>
        <w:t>(s) being received from the NF consumer.</w:t>
      </w:r>
    </w:p>
    <w:p w14:paraId="26C4CB6C" w14:textId="4CD5BF0D" w:rsidR="00315CD1" w:rsidRDefault="00315CD1" w:rsidP="001615AE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NF Consumer</w:t>
      </w:r>
      <w:r w:rsidR="00E44696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>: Identifier</w:t>
      </w:r>
      <w:r w:rsidR="00E44696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 xml:space="preserve"> of the NF</w:t>
      </w:r>
      <w:r w:rsidR="00E44696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 xml:space="preserve"> where the unexpected number of messages originated.</w:t>
      </w:r>
    </w:p>
    <w:p w14:paraId="6E5F22ED" w14:textId="67FA0898" w:rsidR="00315CD1" w:rsidRPr="00315CD1" w:rsidRDefault="00315CD1" w:rsidP="00315CD1">
      <w:pPr>
        <w:ind w:left="284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Editor’s Note: Any other IEs are FFS.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58FBAB60" w14:textId="77777777" w:rsidR="001615AE" w:rsidRDefault="001615AE" w:rsidP="0016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513F" w14:textId="77777777" w:rsidR="00227434" w:rsidRDefault="00227434">
      <w:pPr>
        <w:spacing w:after="0"/>
      </w:pPr>
      <w:r>
        <w:separator/>
      </w:r>
    </w:p>
  </w:endnote>
  <w:endnote w:type="continuationSeparator" w:id="0">
    <w:p w14:paraId="4757844C" w14:textId="77777777" w:rsidR="00227434" w:rsidRDefault="002274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2C37" w14:textId="77777777" w:rsidR="00227434" w:rsidRDefault="00227434">
      <w:pPr>
        <w:spacing w:after="0"/>
      </w:pPr>
      <w:r>
        <w:separator/>
      </w:r>
    </w:p>
  </w:footnote>
  <w:footnote w:type="continuationSeparator" w:id="0">
    <w:p w14:paraId="56334395" w14:textId="77777777" w:rsidR="00227434" w:rsidRDefault="002274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880A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917D4"/>
    <w:multiLevelType w:val="hybridMultilevel"/>
    <w:tmpl w:val="C0980FF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7605C"/>
    <w:rsid w:val="000B59EB"/>
    <w:rsid w:val="0010504F"/>
    <w:rsid w:val="00150452"/>
    <w:rsid w:val="001604A8"/>
    <w:rsid w:val="001615AE"/>
    <w:rsid w:val="001B093A"/>
    <w:rsid w:val="001C5CF1"/>
    <w:rsid w:val="00212EC9"/>
    <w:rsid w:val="00214DF0"/>
    <w:rsid w:val="00227434"/>
    <w:rsid w:val="002474B7"/>
    <w:rsid w:val="002576FE"/>
    <w:rsid w:val="00266561"/>
    <w:rsid w:val="002B3643"/>
    <w:rsid w:val="00315CD1"/>
    <w:rsid w:val="00384F03"/>
    <w:rsid w:val="003C71AB"/>
    <w:rsid w:val="004054C1"/>
    <w:rsid w:val="00426DAB"/>
    <w:rsid w:val="0044235F"/>
    <w:rsid w:val="004721C0"/>
    <w:rsid w:val="004779ED"/>
    <w:rsid w:val="0048011B"/>
    <w:rsid w:val="004E2F92"/>
    <w:rsid w:val="0051513A"/>
    <w:rsid w:val="0051688C"/>
    <w:rsid w:val="00521445"/>
    <w:rsid w:val="00653E2A"/>
    <w:rsid w:val="00687787"/>
    <w:rsid w:val="0069541A"/>
    <w:rsid w:val="006B621B"/>
    <w:rsid w:val="00780A06"/>
    <w:rsid w:val="00785301"/>
    <w:rsid w:val="00793D77"/>
    <w:rsid w:val="007A521C"/>
    <w:rsid w:val="008018D2"/>
    <w:rsid w:val="008171CF"/>
    <w:rsid w:val="0082707E"/>
    <w:rsid w:val="00863F9E"/>
    <w:rsid w:val="00880A26"/>
    <w:rsid w:val="008B4AAF"/>
    <w:rsid w:val="00910D1A"/>
    <w:rsid w:val="009158D2"/>
    <w:rsid w:val="009255E7"/>
    <w:rsid w:val="00963B60"/>
    <w:rsid w:val="00982BA7"/>
    <w:rsid w:val="00995C58"/>
    <w:rsid w:val="009A21B0"/>
    <w:rsid w:val="009F2E38"/>
    <w:rsid w:val="00A142CC"/>
    <w:rsid w:val="00A34787"/>
    <w:rsid w:val="00AA3DBE"/>
    <w:rsid w:val="00AA7E59"/>
    <w:rsid w:val="00AE35AD"/>
    <w:rsid w:val="00B02E17"/>
    <w:rsid w:val="00B41104"/>
    <w:rsid w:val="00B96AF1"/>
    <w:rsid w:val="00BA4BE2"/>
    <w:rsid w:val="00BD1620"/>
    <w:rsid w:val="00BF3721"/>
    <w:rsid w:val="00C31293"/>
    <w:rsid w:val="00C44D05"/>
    <w:rsid w:val="00C601CB"/>
    <w:rsid w:val="00C86F41"/>
    <w:rsid w:val="00C87441"/>
    <w:rsid w:val="00C93D83"/>
    <w:rsid w:val="00CC1E02"/>
    <w:rsid w:val="00CC4471"/>
    <w:rsid w:val="00D01C84"/>
    <w:rsid w:val="00D07287"/>
    <w:rsid w:val="00D23DF0"/>
    <w:rsid w:val="00D318B2"/>
    <w:rsid w:val="00D35BDB"/>
    <w:rsid w:val="00D55FB4"/>
    <w:rsid w:val="00D941C7"/>
    <w:rsid w:val="00DA5245"/>
    <w:rsid w:val="00DC7505"/>
    <w:rsid w:val="00E06393"/>
    <w:rsid w:val="00E1464D"/>
    <w:rsid w:val="00E20ABA"/>
    <w:rsid w:val="00E25D01"/>
    <w:rsid w:val="00E44696"/>
    <w:rsid w:val="00E54C0A"/>
    <w:rsid w:val="00E61FAF"/>
    <w:rsid w:val="00E67EAD"/>
    <w:rsid w:val="00E94502"/>
    <w:rsid w:val="00EA080E"/>
    <w:rsid w:val="00F02634"/>
    <w:rsid w:val="00F10F31"/>
    <w:rsid w:val="00F21090"/>
    <w:rsid w:val="00F21833"/>
    <w:rsid w:val="00F30FD1"/>
    <w:rsid w:val="00F431B2"/>
    <w:rsid w:val="00F51EE2"/>
    <w:rsid w:val="00F57C87"/>
    <w:rsid w:val="00F6525A"/>
    <w:rsid w:val="00F71193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DA5245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DA5245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A52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99"/>
    <w:rsid w:val="00161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Warren Kim</dc:creator>
  <cp:lastModifiedBy>JHU/APL</cp:lastModifiedBy>
  <cp:revision>2</cp:revision>
  <cp:lastPrinted>2411-12-31T05:00:00Z</cp:lastPrinted>
  <dcterms:created xsi:type="dcterms:W3CDTF">2025-11-10T01:47:00Z</dcterms:created>
  <dcterms:modified xsi:type="dcterms:W3CDTF">2025-11-10T01:47:00Z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</Properties>
</file>